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F9" w:rsidRDefault="00CF70F9" w:rsidP="00D51E8C">
      <w:pPr>
        <w:pStyle w:val="NoSpacing"/>
      </w:pPr>
      <w:r>
        <w:t>ADI:                                                                                                                                                         12.04.2011</w:t>
      </w:r>
    </w:p>
    <w:p w:rsidR="00CF70F9" w:rsidRDefault="00CF70F9" w:rsidP="00D51E8C">
      <w:pPr>
        <w:pStyle w:val="NoSpacing"/>
      </w:pPr>
      <w:r>
        <w:t>SOYADI:</w:t>
      </w:r>
    </w:p>
    <w:p w:rsidR="00CF70F9" w:rsidRDefault="00CF70F9" w:rsidP="00D51E8C">
      <w:pPr>
        <w:pStyle w:val="NoSpacing"/>
      </w:pPr>
      <w:r>
        <w:t xml:space="preserve">                                                              MATEMATİK DEĞERLENDİRME</w:t>
      </w:r>
    </w:p>
    <w:p w:rsidR="00CF70F9" w:rsidRDefault="00CF70F9" w:rsidP="00D51E8C">
      <w:pPr>
        <w:pStyle w:val="NoSpacing"/>
      </w:pPr>
      <w:r>
        <w:t>1.Aşağıdaki işlemleri yapınız.</w:t>
      </w:r>
    </w:p>
    <w:p w:rsidR="00CF70F9" w:rsidRDefault="00CF70F9" w:rsidP="00D51E8C">
      <w:pPr>
        <w:pStyle w:val="NoSpacing"/>
      </w:pPr>
    </w:p>
    <w:p w:rsidR="00CF70F9" w:rsidRDefault="00CF70F9" w:rsidP="00D51E8C">
      <w:pPr>
        <w:pStyle w:val="NoSpacing"/>
      </w:pPr>
      <w:r>
        <w:t xml:space="preserve">         3 4 2                            8 0 7                         4 6                            1 6 : 4 =</w:t>
      </w:r>
    </w:p>
    <w:p w:rsidR="00CF70F9" w:rsidRDefault="00CF70F9" w:rsidP="00D51E8C">
      <w:pPr>
        <w:pStyle w:val="NoSpacing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.15pt;margin-top:10.6pt;width:31.5pt;height:.05pt;z-index:251654656" o:connectortype="straight"/>
        </w:pict>
      </w:r>
      <w:r>
        <w:t xml:space="preserve">    +   2 6 8                         _ 5 3 8                    x  1  3</w:t>
      </w:r>
    </w:p>
    <w:p w:rsidR="00CF70F9" w:rsidRDefault="00CF70F9" w:rsidP="00D51E8C">
      <w:pPr>
        <w:pStyle w:val="NoSpacing"/>
      </w:pPr>
      <w:r>
        <w:rPr>
          <w:noProof/>
          <w:lang w:eastAsia="tr-TR"/>
        </w:rPr>
        <w:pict>
          <v:shape id="_x0000_s1027" type="#_x0000_t32" style="position:absolute;margin-left:178.9pt;margin-top:1.65pt;width:39pt;height:0;z-index:251656704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00.15pt;margin-top:1.65pt;width:37.5pt;height:0;z-index:251655680" o:connectortype="straight"/>
        </w:pict>
      </w:r>
    </w:p>
    <w:p w:rsidR="00CF70F9" w:rsidRDefault="00CF70F9" w:rsidP="00D51E8C"/>
    <w:p w:rsidR="00CF70F9" w:rsidRDefault="00CF70F9" w:rsidP="00D51E8C"/>
    <w:p w:rsidR="00CF70F9" w:rsidRDefault="00CF70F9" w:rsidP="00D51E8C">
      <w:r>
        <w:t>2.  Kırtasiyeci ,  toptancıdan 27 kutu silgi aldı. Her kutuda 35 silgi var. 593 silgi satıldığına göre kırtasiyede satılmayan kaç silgi kalmıştır?</w:t>
      </w:r>
    </w:p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>
      <w:r>
        <w:t>3.  Şekilde verilen boyalı dikdörtgensel bölgenin çevre uzunluğu kaç birimdir?</w:t>
      </w:r>
    </w:p>
    <w:tbl>
      <w:tblPr>
        <w:tblW w:w="3330" w:type="dxa"/>
        <w:tblInd w:w="2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CF70F9" w:rsidRPr="00F96EAD" w:rsidTr="00F96EAD">
        <w:trPr>
          <w:trHeight w:val="243"/>
        </w:trPr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</w:tr>
      <w:tr w:rsidR="00CF70F9" w:rsidRPr="00F96EAD" w:rsidTr="00F96EAD">
        <w:trPr>
          <w:trHeight w:val="258"/>
        </w:trPr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</w:tr>
      <w:tr w:rsidR="00CF70F9" w:rsidRPr="00F96EAD" w:rsidTr="00F96EAD">
        <w:trPr>
          <w:trHeight w:val="243"/>
        </w:trPr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</w:tr>
      <w:tr w:rsidR="00CF70F9" w:rsidRPr="00F96EAD" w:rsidTr="00F96EAD">
        <w:trPr>
          <w:trHeight w:val="258"/>
        </w:trPr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</w:tr>
      <w:tr w:rsidR="00CF70F9" w:rsidRPr="00F96EAD" w:rsidTr="00F96EAD">
        <w:trPr>
          <w:trHeight w:val="258"/>
        </w:trPr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  <w:tc>
          <w:tcPr>
            <w:tcW w:w="333" w:type="dxa"/>
          </w:tcPr>
          <w:p w:rsidR="00CF70F9" w:rsidRPr="00F96EAD" w:rsidRDefault="00CF70F9" w:rsidP="00F96EAD">
            <w:pPr>
              <w:spacing w:after="0" w:line="240" w:lineRule="auto"/>
            </w:pPr>
          </w:p>
        </w:tc>
      </w:tr>
    </w:tbl>
    <w:p w:rsidR="00CF70F9" w:rsidRDefault="00CF70F9" w:rsidP="00D51E8C"/>
    <w:p w:rsidR="00CF70F9" w:rsidRDefault="00CF70F9" w:rsidP="00D51E8C">
      <w:r>
        <w:t>4.Kare şeklindeki bahçenin bir kenar uzunluğu 46 metredir. Bahçenin çevre uzunluğu kaç metredir?</w:t>
      </w:r>
    </w:p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>
      <w:r>
        <w:t>5.Aşağıdaki geometrik şekillerin çevre uzunluklarını bulunuz.</w:t>
      </w:r>
    </w:p>
    <w:p w:rsidR="00CF70F9" w:rsidRDefault="00CF70F9" w:rsidP="00D51E8C"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273.4pt;margin-top:18.9pt;width:114.75pt;height:53.25pt;z-index:251658752"/>
        </w:pict>
      </w:r>
      <w:r>
        <w:rPr>
          <w:noProof/>
          <w:lang w:eastAsia="tr-TR"/>
        </w:rPr>
        <w:pict>
          <v:rect id="_x0000_s1030" style="position:absolute;margin-left:31.15pt;margin-top:18.9pt;width:140.25pt;height:48.75pt;z-index:251657728"/>
        </w:pict>
      </w:r>
      <w:r>
        <w:t xml:space="preserve">                              13 cm                                                                                   16 cm</w:t>
      </w:r>
    </w:p>
    <w:p w:rsidR="00CF70F9" w:rsidRDefault="00CF70F9" w:rsidP="00D51E8C">
      <w:r>
        <w:t xml:space="preserve"> 6 cm                                                                                           </w:t>
      </w:r>
    </w:p>
    <w:p w:rsidR="00CF70F9" w:rsidRDefault="00CF70F9" w:rsidP="00D51E8C">
      <w:r>
        <w:t xml:space="preserve">                                                                                                                                                         7 cm</w:t>
      </w:r>
    </w:p>
    <w:p w:rsidR="00CF70F9" w:rsidRDefault="00CF70F9" w:rsidP="00D51E8C">
      <w:r>
        <w:t xml:space="preserve">                                                                                                                                  5 cm</w:t>
      </w:r>
    </w:p>
    <w:p w:rsidR="00CF70F9" w:rsidRDefault="00CF70F9" w:rsidP="00D51E8C"/>
    <w:p w:rsidR="00CF70F9" w:rsidRDefault="00CF70F9" w:rsidP="00D51E8C">
      <w:r>
        <w:t>6.Kitabımızın  boy uzunluğuna en yakın tahmin aşağıdakilerden hangisi olabilir?</w:t>
      </w:r>
    </w:p>
    <w:p w:rsidR="00CF70F9" w:rsidRDefault="00CF70F9" w:rsidP="00D51E8C">
      <w:r>
        <w:t xml:space="preserve">     a) 20 metre                              b) 20 santimetre                   c) 2 santimetre</w:t>
      </w:r>
    </w:p>
    <w:p w:rsidR="00CF70F9" w:rsidRDefault="00CF70F9" w:rsidP="00A500FC">
      <w:r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31" type="#_x0000_t126" style="position:absolute;margin-left:248.65pt;margin-top:39.4pt;width:65.25pt;height:90pt;z-index:251660800"/>
        </w:pict>
      </w:r>
      <w:r>
        <w:t>7.Aşağıda  çevre uzunluğu verilen  eşkenar üçgen ve eşkenar dörtgenin  bir kenar uzunluğunu bulunuz.</w:t>
      </w:r>
    </w:p>
    <w:p w:rsidR="00CF70F9" w:rsidRDefault="00CF70F9" w:rsidP="00D51E8C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6.15pt;margin-top:6pt;width:90pt;height:68.25pt;z-index:251659776"/>
        </w:pict>
      </w:r>
    </w:p>
    <w:p w:rsidR="00CF70F9" w:rsidRDefault="00CF70F9" w:rsidP="00D51E8C">
      <w:r>
        <w:t xml:space="preserve">               </w:t>
      </w:r>
    </w:p>
    <w:p w:rsidR="00CF70F9" w:rsidRDefault="00CF70F9" w:rsidP="00D51E8C"/>
    <w:p w:rsidR="00CF70F9" w:rsidRDefault="00CF70F9" w:rsidP="00D51E8C"/>
    <w:p w:rsidR="00CF70F9" w:rsidRDefault="00CF70F9" w:rsidP="00D51E8C">
      <w:r>
        <w:t xml:space="preserve">   Çevre: 12 cm                                                                      Çevre:  20 cm</w:t>
      </w:r>
    </w:p>
    <w:p w:rsidR="00CF70F9" w:rsidRDefault="00CF70F9" w:rsidP="00D51E8C">
      <w:r>
        <w:t xml:space="preserve">  Bir Kenar: ?                                                                           Bir Kenar:?       </w:t>
      </w:r>
    </w:p>
    <w:p w:rsidR="00CF70F9" w:rsidRDefault="00CF70F9" w:rsidP="00D51E8C"/>
    <w:p w:rsidR="00CF70F9" w:rsidRDefault="00CF70F9" w:rsidP="00D51E8C">
      <w:r>
        <w:t>8. Çevresi 50 cm olan dikdörtgenin kısa kenarı 10 cm ise uzun kenarı kaç  cm’dir?</w:t>
      </w:r>
    </w:p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>
      <w:r>
        <w:t>9.Bir kenarı  20 metre olan eşkenar üçgen şeklindeki    bahçenin çevresine  3 sıra tel çekilecektir. Bu iş için kaç metre tel gerekir?</w:t>
      </w:r>
    </w:p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>
      <w:r>
        <w:t xml:space="preserve">10.Dikdörtgen şeklindeki bir tenis kortunun uzun kenarı 28 m, kısa kenarı 18 m uzunluğundadır. Yan yana iki tenis kortunu da içine alan bir bölge , kafes telle çevrelenecektir.Bunun için kaç metre uzunluğunda kafes tel alınmalıdır?     </w:t>
      </w:r>
    </w:p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/>
    <w:p w:rsidR="00CF70F9" w:rsidRDefault="00CF70F9" w:rsidP="00D51E8C">
      <w:r>
        <w:t>Her soru 10 puandır. Başarılar                                                                                                  İsmet GÜNAY</w:t>
      </w:r>
    </w:p>
    <w:p w:rsidR="00CF70F9" w:rsidRDefault="00CF70F9" w:rsidP="00D51E8C">
      <w:r>
        <w:t xml:space="preserve">                                                                                                                                               3-E SINIF ÖĞRETMENİ</w:t>
      </w:r>
    </w:p>
    <w:p w:rsidR="00CF70F9" w:rsidRDefault="00CF70F9" w:rsidP="00A54592">
      <w:pPr>
        <w:jc w:val="both"/>
        <w:rPr>
          <w:rFonts w:ascii="Comic Sans MS" w:hAnsi="Comic Sans MS" w:cs="Arial"/>
          <w:color w:val="C0C0C0"/>
          <w:sz w:val="20"/>
          <w:szCs w:val="20"/>
        </w:rPr>
      </w:pPr>
      <w:hyperlink r:id="rId4" w:history="1">
        <w:r>
          <w:rPr>
            <w:rStyle w:val="Hyperlink"/>
            <w:rFonts w:ascii="Comic Sans MS" w:hAnsi="Comic Sans MS" w:cs="Arial"/>
            <w:color w:val="C0C0C0"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color w:val="C0C0C0"/>
          <w:sz w:val="20"/>
          <w:szCs w:val="20"/>
        </w:rPr>
        <w:t xml:space="preserve"> </w:t>
      </w:r>
    </w:p>
    <w:p w:rsidR="00CF70F9" w:rsidRDefault="00CF70F9" w:rsidP="00D51E8C"/>
    <w:p w:rsidR="00CF70F9" w:rsidRDefault="00CF70F9" w:rsidP="00D51E8C">
      <w:r>
        <w:t xml:space="preserve">                                                                                                                                                        </w:t>
      </w:r>
    </w:p>
    <w:sectPr w:rsidR="00CF70F9" w:rsidSect="00F63A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E8C"/>
    <w:rsid w:val="0007700B"/>
    <w:rsid w:val="002B23F4"/>
    <w:rsid w:val="008C28E6"/>
    <w:rsid w:val="00912E3C"/>
    <w:rsid w:val="009C26FD"/>
    <w:rsid w:val="00A14972"/>
    <w:rsid w:val="00A500FC"/>
    <w:rsid w:val="00A54592"/>
    <w:rsid w:val="00CF70F9"/>
    <w:rsid w:val="00D51E8C"/>
    <w:rsid w:val="00E870EC"/>
    <w:rsid w:val="00F63AFB"/>
    <w:rsid w:val="00F9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A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1E8C"/>
    <w:rPr>
      <w:lang w:eastAsia="en-US"/>
    </w:rPr>
  </w:style>
  <w:style w:type="table" w:styleId="TableGrid">
    <w:name w:val="Table Grid"/>
    <w:basedOn w:val="TableNormal"/>
    <w:uiPriority w:val="99"/>
    <w:rsid w:val="009C26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545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8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438</Words>
  <Characters>2498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Kuzey</dc:creator>
  <cp:keywords/>
  <dc:description/>
  <cp:lastModifiedBy>EDANUR HANIM</cp:lastModifiedBy>
  <cp:revision>4</cp:revision>
  <dcterms:created xsi:type="dcterms:W3CDTF">2011-04-11T17:47:00Z</dcterms:created>
  <dcterms:modified xsi:type="dcterms:W3CDTF">2011-07-29T18:35:00Z</dcterms:modified>
</cp:coreProperties>
</file>